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F1458" w14:textId="77777777" w:rsidR="007027B9" w:rsidRDefault="007027B9" w:rsidP="007027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FRESTON, junior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05C29D8" w14:textId="77777777" w:rsidR="007027B9" w:rsidRDefault="007027B9" w:rsidP="007027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Jakelsey</w:t>
      </w:r>
      <w:proofErr w:type="spellEnd"/>
      <w:r>
        <w:rPr>
          <w:rFonts w:ascii="Times New Roman" w:hAnsi="Times New Roman" w:cs="Times New Roman"/>
        </w:rPr>
        <w:t>, Huntingdonshire. Husbandman.</w:t>
      </w:r>
    </w:p>
    <w:p w14:paraId="2ABE0DF3" w14:textId="77777777" w:rsidR="007027B9" w:rsidRDefault="007027B9" w:rsidP="007027B9">
      <w:pPr>
        <w:rPr>
          <w:rFonts w:ascii="Times New Roman" w:hAnsi="Times New Roman" w:cs="Times New Roman"/>
        </w:rPr>
      </w:pPr>
    </w:p>
    <w:p w14:paraId="5829EBE2" w14:textId="77777777" w:rsidR="007027B9" w:rsidRDefault="007027B9" w:rsidP="007027B9">
      <w:pPr>
        <w:rPr>
          <w:rFonts w:ascii="Times New Roman" w:hAnsi="Times New Roman" w:cs="Times New Roman"/>
        </w:rPr>
      </w:pPr>
    </w:p>
    <w:p w14:paraId="5B4B1750" w14:textId="77777777" w:rsidR="007027B9" w:rsidRDefault="007027B9" w:rsidP="007027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Lawrence Merton(q.v.) brought a plain of debt against her, John </w:t>
      </w:r>
      <w:proofErr w:type="spellStart"/>
      <w:r>
        <w:rPr>
          <w:rFonts w:ascii="Times New Roman" w:hAnsi="Times New Roman" w:cs="Times New Roman"/>
        </w:rPr>
        <w:t>Flete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6ACA4C93" w14:textId="77777777" w:rsidR="007027B9" w:rsidRDefault="007027B9" w:rsidP="007027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Alconbury</w:t>
      </w:r>
      <w:proofErr w:type="spellEnd"/>
      <w:r>
        <w:rPr>
          <w:rFonts w:ascii="Times New Roman" w:hAnsi="Times New Roman" w:cs="Times New Roman"/>
        </w:rPr>
        <w:t xml:space="preserve">(q.v.), Eleanor </w:t>
      </w:r>
      <w:proofErr w:type="spellStart"/>
      <w:r>
        <w:rPr>
          <w:rFonts w:ascii="Times New Roman" w:hAnsi="Times New Roman" w:cs="Times New Roman"/>
        </w:rPr>
        <w:t>Collan</w:t>
      </w:r>
      <w:proofErr w:type="spellEnd"/>
      <w:r>
        <w:rPr>
          <w:rFonts w:ascii="Times New Roman" w:hAnsi="Times New Roman" w:cs="Times New Roman"/>
        </w:rPr>
        <w:t xml:space="preserve"> of Wood Walton(q.v.), John Broun, jnr.,</w:t>
      </w:r>
    </w:p>
    <w:p w14:paraId="6DE88E8C" w14:textId="77777777" w:rsidR="007027B9" w:rsidRDefault="007027B9" w:rsidP="007027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Grafham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Tayllour</w:t>
      </w:r>
      <w:proofErr w:type="spellEnd"/>
      <w:r>
        <w:rPr>
          <w:rFonts w:ascii="Times New Roman" w:hAnsi="Times New Roman" w:cs="Times New Roman"/>
        </w:rPr>
        <w:t xml:space="preserve"> of Huntingdon(q.v.).</w:t>
      </w:r>
    </w:p>
    <w:p w14:paraId="0DB18779" w14:textId="77777777" w:rsidR="007027B9" w:rsidRDefault="007027B9" w:rsidP="007027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EA6F51C" w14:textId="77777777" w:rsidR="007027B9" w:rsidRDefault="007027B9" w:rsidP="007027B9">
      <w:pPr>
        <w:rPr>
          <w:rFonts w:ascii="Times New Roman" w:hAnsi="Times New Roman" w:cs="Times New Roman"/>
        </w:rPr>
      </w:pPr>
    </w:p>
    <w:p w14:paraId="1616304E" w14:textId="77777777" w:rsidR="007027B9" w:rsidRDefault="007027B9" w:rsidP="007027B9">
      <w:pPr>
        <w:rPr>
          <w:rFonts w:ascii="Times New Roman" w:hAnsi="Times New Roman" w:cs="Times New Roman"/>
        </w:rPr>
      </w:pPr>
    </w:p>
    <w:p w14:paraId="6C47E0FF" w14:textId="77777777" w:rsidR="007027B9" w:rsidRDefault="007027B9" w:rsidP="007027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May 2018</w:t>
      </w:r>
    </w:p>
    <w:p w14:paraId="2805C7B1" w14:textId="77777777" w:rsidR="006B2F86" w:rsidRPr="00E71FC3" w:rsidRDefault="007027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5B126" w14:textId="77777777" w:rsidR="007027B9" w:rsidRDefault="007027B9" w:rsidP="00E71FC3">
      <w:r>
        <w:separator/>
      </w:r>
    </w:p>
  </w:endnote>
  <w:endnote w:type="continuationSeparator" w:id="0">
    <w:p w14:paraId="71506400" w14:textId="77777777" w:rsidR="007027B9" w:rsidRDefault="007027B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96E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AA167" w14:textId="77777777" w:rsidR="007027B9" w:rsidRDefault="007027B9" w:rsidP="00E71FC3">
      <w:r>
        <w:separator/>
      </w:r>
    </w:p>
  </w:footnote>
  <w:footnote w:type="continuationSeparator" w:id="0">
    <w:p w14:paraId="7968BA5A" w14:textId="77777777" w:rsidR="007027B9" w:rsidRDefault="007027B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7B9"/>
    <w:rsid w:val="001A7C09"/>
    <w:rsid w:val="00577BD5"/>
    <w:rsid w:val="00656CBA"/>
    <w:rsid w:val="006A1F77"/>
    <w:rsid w:val="007027B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C85E9"/>
  <w15:chartTrackingRefBased/>
  <w15:docId w15:val="{C225BCA1-6120-47D7-9812-DF0292E3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27B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2018-06-13T20:35:00Z</dcterms:created>
  <dcterms:modified xsi:type="dcterms:W3CDTF">2018-06-13T20:35:00Z</dcterms:modified>
</cp:coreProperties>
</file>